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9CEE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LEGHTOUN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00542836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7599D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5A624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24D38D98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Shropshire, except</w:t>
      </w:r>
    </w:p>
    <w:p w14:paraId="62EBC3E1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Shrewsbury.</w:t>
      </w:r>
    </w:p>
    <w:p w14:paraId="09C66968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1BC66604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4479E0" w14:textId="77777777" w:rsidR="00AF2934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0458B8" w14:textId="77777777" w:rsidR="00AF2934" w:rsidRPr="00680D2B" w:rsidRDefault="00AF2934" w:rsidP="00AF2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5F248E8C" w14:textId="74CC7C95" w:rsidR="00BA00AB" w:rsidRPr="00AF293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F29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DE23E" w14:textId="77777777" w:rsidR="00AF2934" w:rsidRDefault="00AF2934" w:rsidP="009139A6">
      <w:r>
        <w:separator/>
      </w:r>
    </w:p>
  </w:endnote>
  <w:endnote w:type="continuationSeparator" w:id="0">
    <w:p w14:paraId="71CFBC97" w14:textId="77777777" w:rsidR="00AF2934" w:rsidRDefault="00AF29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A92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B8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39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76C4" w14:textId="77777777" w:rsidR="00AF2934" w:rsidRDefault="00AF2934" w:rsidP="009139A6">
      <w:r>
        <w:separator/>
      </w:r>
    </w:p>
  </w:footnote>
  <w:footnote w:type="continuationSeparator" w:id="0">
    <w:p w14:paraId="1CE912D1" w14:textId="77777777" w:rsidR="00AF2934" w:rsidRDefault="00AF29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6C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55B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01C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34"/>
    <w:rsid w:val="000666E0"/>
    <w:rsid w:val="002510B7"/>
    <w:rsid w:val="005C130B"/>
    <w:rsid w:val="00826F5C"/>
    <w:rsid w:val="009139A6"/>
    <w:rsid w:val="009448BB"/>
    <w:rsid w:val="00A3176C"/>
    <w:rsid w:val="00AE65F8"/>
    <w:rsid w:val="00AF293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C68B2"/>
  <w15:chartTrackingRefBased/>
  <w15:docId w15:val="{F579ADB4-DA0D-4F7E-9DC9-5E788434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2021-05-03T19:43:00Z</dcterms:created>
  <dcterms:modified xsi:type="dcterms:W3CDTF">2021-05-03T19:46:00Z</dcterms:modified>
</cp:coreProperties>
</file>